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0E9" w:rsidRDefault="006F60E9" w:rsidP="007C1FDB">
      <w:pPr>
        <w:jc w:val="center"/>
        <w:rPr>
          <w:sz w:val="28"/>
          <w:szCs w:val="28"/>
        </w:rPr>
      </w:pPr>
      <w:r>
        <w:rPr>
          <w:sz w:val="28"/>
          <w:szCs w:val="28"/>
        </w:rPr>
        <w:t>Республика Карелия</w:t>
      </w:r>
    </w:p>
    <w:p w:rsidR="006F60E9" w:rsidRDefault="006F60E9" w:rsidP="007C1FD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Воломское сельское поселение</w:t>
      </w:r>
    </w:p>
    <w:p w:rsidR="006F60E9" w:rsidRDefault="006F60E9" w:rsidP="007C1FDB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Глава Воломского сельского поселения</w:t>
      </w:r>
    </w:p>
    <w:p w:rsidR="006F60E9" w:rsidRDefault="006F60E9" w:rsidP="007C1FDB">
      <w:pPr>
        <w:jc w:val="center"/>
        <w:rPr>
          <w:sz w:val="28"/>
          <w:szCs w:val="28"/>
        </w:rPr>
      </w:pPr>
    </w:p>
    <w:p w:rsidR="006F60E9" w:rsidRDefault="006F60E9" w:rsidP="002E6D80">
      <w:pPr>
        <w:rPr>
          <w:sz w:val="28"/>
          <w:szCs w:val="28"/>
        </w:rPr>
      </w:pPr>
    </w:p>
    <w:p w:rsidR="006F60E9" w:rsidRDefault="006F60E9" w:rsidP="002E6D8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6F60E9" w:rsidRDefault="006F60E9" w:rsidP="007C1FDB"/>
    <w:p w:rsidR="006F60E9" w:rsidRPr="00CA6B36" w:rsidRDefault="006F60E9" w:rsidP="007C1FDB">
      <w:pPr>
        <w:rPr>
          <w:sz w:val="26"/>
          <w:szCs w:val="26"/>
        </w:rPr>
      </w:pPr>
      <w:r w:rsidRPr="00CA6B36">
        <w:rPr>
          <w:sz w:val="26"/>
          <w:szCs w:val="26"/>
        </w:rPr>
        <w:t xml:space="preserve">от </w:t>
      </w:r>
      <w:r>
        <w:rPr>
          <w:sz w:val="26"/>
          <w:szCs w:val="26"/>
        </w:rPr>
        <w:t>09 февраля 2015</w:t>
      </w:r>
      <w:r w:rsidRPr="00CA6B36">
        <w:rPr>
          <w:sz w:val="26"/>
          <w:szCs w:val="26"/>
        </w:rPr>
        <w:t xml:space="preserve"> года</w:t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</w:r>
      <w:r w:rsidRPr="00CA6B36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08</w:t>
      </w:r>
    </w:p>
    <w:p w:rsidR="006F60E9" w:rsidRDefault="006F60E9" w:rsidP="007C1FDB"/>
    <w:p w:rsidR="006F60E9" w:rsidRDefault="006F60E9" w:rsidP="007C1FDB"/>
    <w:p w:rsidR="006F60E9" w:rsidRPr="003B225B" w:rsidRDefault="006F60E9" w:rsidP="00ED1D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225B">
        <w:rPr>
          <w:b/>
          <w:bCs/>
          <w:sz w:val="28"/>
          <w:szCs w:val="28"/>
        </w:rPr>
        <w:t>Об утверждении перечня должностей муниципальной службы</w:t>
      </w:r>
    </w:p>
    <w:p w:rsidR="006F60E9" w:rsidRPr="003B225B" w:rsidRDefault="006F60E9" w:rsidP="00ED1D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225B">
        <w:rPr>
          <w:b/>
          <w:bCs/>
          <w:sz w:val="28"/>
          <w:szCs w:val="28"/>
        </w:rPr>
        <w:t>в Администрации Воломского сельского поселения,</w:t>
      </w:r>
    </w:p>
    <w:p w:rsidR="006F60E9" w:rsidRPr="003B225B" w:rsidRDefault="006F60E9" w:rsidP="00ED1D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225B">
        <w:rPr>
          <w:b/>
          <w:bCs/>
          <w:sz w:val="28"/>
          <w:szCs w:val="28"/>
        </w:rPr>
        <w:t>при замещении которых муниципальные служащие обязаны</w:t>
      </w:r>
    </w:p>
    <w:p w:rsidR="006F60E9" w:rsidRPr="003B225B" w:rsidRDefault="006F60E9" w:rsidP="00ED1D24">
      <w:pPr>
        <w:autoSpaceDE w:val="0"/>
        <w:autoSpaceDN w:val="0"/>
        <w:adjustRightInd w:val="0"/>
        <w:ind w:firstLine="708"/>
        <w:jc w:val="center"/>
        <w:rPr>
          <w:b/>
          <w:bCs/>
          <w:sz w:val="28"/>
          <w:szCs w:val="28"/>
        </w:rPr>
      </w:pPr>
      <w:r w:rsidRPr="003B225B">
        <w:rPr>
          <w:b/>
          <w:bCs/>
          <w:sz w:val="28"/>
          <w:szCs w:val="28"/>
        </w:rPr>
        <w:t xml:space="preserve">представлять сведения о своих расходах, а также о расходах своих супруги (супруга) и несовершеннолетних детей </w:t>
      </w:r>
    </w:p>
    <w:p w:rsidR="006F60E9" w:rsidRPr="003B225B" w:rsidRDefault="006F60E9" w:rsidP="00ED1D2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F60E9" w:rsidRPr="003B225B" w:rsidRDefault="006F60E9" w:rsidP="00ED1D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225B">
        <w:rPr>
          <w:sz w:val="28"/>
          <w:szCs w:val="28"/>
        </w:rPr>
        <w:t xml:space="preserve">В соответствии с </w:t>
      </w:r>
      <w:hyperlink r:id="rId5" w:history="1">
        <w:r w:rsidRPr="003B225B">
          <w:rPr>
            <w:rStyle w:val="Hyperlink"/>
            <w:color w:val="auto"/>
            <w:sz w:val="28"/>
            <w:szCs w:val="28"/>
            <w:u w:val="none"/>
          </w:rPr>
          <w:t>частью 1 статьи 8.1</w:t>
        </w:r>
      </w:hyperlink>
      <w:r w:rsidRPr="003B225B">
        <w:rPr>
          <w:sz w:val="28"/>
          <w:szCs w:val="28"/>
        </w:rPr>
        <w:t xml:space="preserve"> Федерального закона от 25.12.2008 N 273-ФЗ "О противодействии коррупции", </w:t>
      </w:r>
      <w:hyperlink r:id="rId6" w:history="1">
        <w:r w:rsidRPr="003B225B">
          <w:rPr>
            <w:rStyle w:val="Hyperlink"/>
            <w:color w:val="auto"/>
            <w:sz w:val="28"/>
            <w:szCs w:val="28"/>
            <w:u w:val="none"/>
          </w:rPr>
          <w:t>подпунктом "ж" пункта 1 части 1 статьи 2</w:t>
        </w:r>
      </w:hyperlink>
      <w:r w:rsidRPr="003B225B">
        <w:rPr>
          <w:sz w:val="28"/>
          <w:szCs w:val="28"/>
        </w:rPr>
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доходам",  </w:t>
      </w:r>
      <w:hyperlink r:id="rId7" w:history="1">
        <w:r w:rsidRPr="003B225B">
          <w:rPr>
            <w:rStyle w:val="Hyperlink"/>
            <w:color w:val="auto"/>
            <w:sz w:val="28"/>
            <w:szCs w:val="28"/>
            <w:u w:val="none"/>
          </w:rPr>
          <w:t>частью 1.1 статьи 15</w:t>
        </w:r>
      </w:hyperlink>
      <w:r w:rsidRPr="003B225B">
        <w:rPr>
          <w:sz w:val="28"/>
          <w:szCs w:val="28"/>
        </w:rPr>
        <w:t xml:space="preserve"> Федерального закона от 02.03.2007 N 25-ФЗ "О муниципальной службе в Российской Федерации" Глава Воломского сельского поселения постановляет:</w:t>
      </w:r>
    </w:p>
    <w:p w:rsidR="006F60E9" w:rsidRPr="003B225B" w:rsidRDefault="006F60E9" w:rsidP="00ED1D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225B">
        <w:rPr>
          <w:sz w:val="28"/>
          <w:szCs w:val="28"/>
        </w:rPr>
        <w:t xml:space="preserve">1. Утвердить прилагаемый </w:t>
      </w:r>
      <w:hyperlink r:id="rId8" w:anchor="Par38#Par38" w:history="1">
        <w:r w:rsidRPr="003B225B">
          <w:rPr>
            <w:rStyle w:val="Hyperlink"/>
            <w:color w:val="auto"/>
            <w:sz w:val="28"/>
            <w:szCs w:val="28"/>
            <w:u w:val="none"/>
          </w:rPr>
          <w:t>перечень</w:t>
        </w:r>
      </w:hyperlink>
      <w:r w:rsidRPr="003B225B">
        <w:rPr>
          <w:sz w:val="28"/>
          <w:szCs w:val="28"/>
        </w:rPr>
        <w:t xml:space="preserve"> должностей муниципальной службы в Администрации Воломского сельского поселения,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 в течение календарного года, предшествующего году представления сведений (далее –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6F60E9" w:rsidRPr="003B225B" w:rsidRDefault="006F60E9" w:rsidP="00ED1D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225B">
        <w:rPr>
          <w:sz w:val="28"/>
          <w:szCs w:val="28"/>
        </w:rPr>
        <w:t>2. Ведущему специалисту Администрации Воломского сельского поселения (Светогор Е.В.) ознакомить муниципальных служащих Администрации Воломского сельского поселения с настоящим постановлением под роспись.</w:t>
      </w:r>
    </w:p>
    <w:p w:rsidR="006F60E9" w:rsidRPr="002E6D80" w:rsidRDefault="006F60E9" w:rsidP="00ED1D2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B225B">
        <w:rPr>
          <w:sz w:val="28"/>
          <w:szCs w:val="28"/>
        </w:rPr>
        <w:t>3. Настоящее решение подлежит официальному опубликованию</w:t>
      </w:r>
      <w:r w:rsidRPr="002E6D80">
        <w:rPr>
          <w:sz w:val="28"/>
          <w:szCs w:val="28"/>
        </w:rPr>
        <w:t xml:space="preserve"> (обнародованию) на официальном сайте Муезерского муниципального района с адресом доступа - </w:t>
      </w:r>
      <w:hyperlink r:id="rId9" w:history="1">
        <w:r w:rsidRPr="002E6D80">
          <w:rPr>
            <w:rStyle w:val="Hyperlink"/>
            <w:color w:val="3366FF"/>
            <w:sz w:val="28"/>
            <w:szCs w:val="28"/>
            <w:lang w:val="en-US"/>
          </w:rPr>
          <w:t>http</w:t>
        </w:r>
        <w:r w:rsidRPr="002E6D80">
          <w:rPr>
            <w:rStyle w:val="Hyperlink"/>
            <w:color w:val="3366FF"/>
            <w:sz w:val="28"/>
            <w:szCs w:val="28"/>
          </w:rPr>
          <w:t>://</w:t>
        </w:r>
        <w:r w:rsidRPr="002E6D80">
          <w:rPr>
            <w:rStyle w:val="Hyperlink"/>
            <w:color w:val="3366FF"/>
            <w:sz w:val="28"/>
            <w:szCs w:val="28"/>
            <w:lang w:val="en-US"/>
          </w:rPr>
          <w:t>www</w:t>
        </w:r>
        <w:r w:rsidRPr="002E6D80">
          <w:rPr>
            <w:rStyle w:val="Hyperlink"/>
            <w:color w:val="3366FF"/>
            <w:sz w:val="28"/>
            <w:szCs w:val="28"/>
          </w:rPr>
          <w:t>.</w:t>
        </w:r>
        <w:r w:rsidRPr="002E6D80">
          <w:rPr>
            <w:rStyle w:val="Hyperlink"/>
            <w:color w:val="3366FF"/>
            <w:sz w:val="28"/>
            <w:szCs w:val="28"/>
            <w:lang w:val="en-US"/>
          </w:rPr>
          <w:t>muezersky</w:t>
        </w:r>
        <w:r w:rsidRPr="002E6D80">
          <w:rPr>
            <w:rStyle w:val="Hyperlink"/>
            <w:color w:val="3366FF"/>
            <w:sz w:val="28"/>
            <w:szCs w:val="28"/>
          </w:rPr>
          <w:t>.</w:t>
        </w:r>
        <w:r w:rsidRPr="002E6D80">
          <w:rPr>
            <w:rStyle w:val="Hyperlink"/>
            <w:color w:val="3366FF"/>
            <w:sz w:val="28"/>
            <w:szCs w:val="28"/>
            <w:lang w:val="en-US"/>
          </w:rPr>
          <w:t>ru</w:t>
        </w:r>
      </w:hyperlink>
      <w:r w:rsidRPr="002E6D80">
        <w:rPr>
          <w:color w:val="3366FF"/>
          <w:sz w:val="28"/>
          <w:szCs w:val="28"/>
        </w:rPr>
        <w:t>.</w:t>
      </w:r>
      <w:r w:rsidRPr="002E6D80">
        <w:rPr>
          <w:sz w:val="28"/>
          <w:szCs w:val="28"/>
        </w:rPr>
        <w:t xml:space="preserve">  </w:t>
      </w:r>
    </w:p>
    <w:p w:rsidR="006F60E9" w:rsidRPr="002E6D80" w:rsidRDefault="006F60E9" w:rsidP="00ED1D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60E9" w:rsidRPr="002E6D80" w:rsidRDefault="006F60E9" w:rsidP="00ED1D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E6D80">
        <w:rPr>
          <w:sz w:val="28"/>
          <w:szCs w:val="28"/>
        </w:rPr>
        <w:t>Глава Воломского сельского поселения</w:t>
      </w:r>
      <w:r w:rsidRPr="002E6D80">
        <w:rPr>
          <w:sz w:val="28"/>
          <w:szCs w:val="28"/>
        </w:rPr>
        <w:tab/>
      </w:r>
      <w:r w:rsidRPr="002E6D80">
        <w:rPr>
          <w:sz w:val="28"/>
          <w:szCs w:val="28"/>
        </w:rPr>
        <w:tab/>
        <w:t>А.К.Гордюшкин</w:t>
      </w:r>
    </w:p>
    <w:p w:rsidR="006F60E9" w:rsidRPr="002E6D80" w:rsidRDefault="006F60E9" w:rsidP="00ED1D2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Par32"/>
      <w:bookmarkEnd w:id="0"/>
      <w:r w:rsidRPr="002E6D80">
        <w:rPr>
          <w:sz w:val="28"/>
          <w:szCs w:val="28"/>
        </w:rPr>
        <w:br w:type="page"/>
      </w:r>
    </w:p>
    <w:p w:rsidR="006F60E9" w:rsidRPr="002E6D80" w:rsidRDefault="006F60E9" w:rsidP="00ED1D24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2E6D80">
        <w:rPr>
          <w:sz w:val="28"/>
          <w:szCs w:val="28"/>
        </w:rPr>
        <w:t>Утвержден</w:t>
      </w:r>
    </w:p>
    <w:p w:rsidR="006F60E9" w:rsidRPr="002E6D80" w:rsidRDefault="006F60E9" w:rsidP="00ED1D2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E6D80">
        <w:rPr>
          <w:sz w:val="28"/>
          <w:szCs w:val="28"/>
        </w:rPr>
        <w:t>Постановлением Главы</w:t>
      </w:r>
    </w:p>
    <w:p w:rsidR="006F60E9" w:rsidRPr="002E6D80" w:rsidRDefault="006F60E9" w:rsidP="00ED1D2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E6D80">
        <w:rPr>
          <w:sz w:val="28"/>
          <w:szCs w:val="28"/>
        </w:rPr>
        <w:t>Воломского сельского поселения</w:t>
      </w:r>
    </w:p>
    <w:p w:rsidR="006F60E9" w:rsidRPr="002E6D80" w:rsidRDefault="006F60E9" w:rsidP="00ED1D2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2E6D80">
        <w:rPr>
          <w:sz w:val="28"/>
          <w:szCs w:val="28"/>
        </w:rPr>
        <w:t>От 09 февраля 2015 года № 08</w:t>
      </w:r>
    </w:p>
    <w:p w:rsidR="006F60E9" w:rsidRPr="002E6D80" w:rsidRDefault="006F60E9" w:rsidP="00ED1D2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F60E9" w:rsidRPr="002E6D80" w:rsidRDefault="006F60E9" w:rsidP="00ED1D2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F60E9" w:rsidRPr="003B225B" w:rsidRDefault="006F60E9" w:rsidP="00ED1D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1" w:name="Par38"/>
      <w:bookmarkEnd w:id="1"/>
      <w:r w:rsidRPr="003B225B">
        <w:rPr>
          <w:b/>
          <w:bCs/>
          <w:sz w:val="28"/>
          <w:szCs w:val="28"/>
        </w:rPr>
        <w:t>ПЕРЕЧЕНЬ</w:t>
      </w:r>
    </w:p>
    <w:p w:rsidR="006F60E9" w:rsidRPr="003B225B" w:rsidRDefault="006F60E9" w:rsidP="0077671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B225B">
        <w:rPr>
          <w:b/>
          <w:bCs/>
          <w:sz w:val="28"/>
          <w:szCs w:val="28"/>
        </w:rPr>
        <w:t>должностей муниципальной службы в Администрации Воломского сельского поселения, при замещении которых муниципальные служащие обязаны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 в течение календарного года, предшествующего году представления сведений (далее –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</w:t>
      </w:r>
    </w:p>
    <w:p w:rsidR="006F60E9" w:rsidRPr="003B225B" w:rsidRDefault="006F60E9" w:rsidP="00ED1D2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F60E9" w:rsidRPr="003B225B" w:rsidRDefault="006F60E9" w:rsidP="002E6D8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225B">
        <w:rPr>
          <w:sz w:val="28"/>
          <w:szCs w:val="28"/>
        </w:rPr>
        <w:t xml:space="preserve">Должности муниципальной службы, включенные в </w:t>
      </w:r>
      <w:hyperlink r:id="rId10" w:history="1">
        <w:r w:rsidRPr="003B225B">
          <w:rPr>
            <w:rStyle w:val="Hyperlink"/>
            <w:color w:val="auto"/>
            <w:sz w:val="28"/>
            <w:szCs w:val="28"/>
            <w:u w:val="none"/>
          </w:rPr>
          <w:t>Перечень</w:t>
        </w:r>
      </w:hyperlink>
      <w:r w:rsidRPr="003B225B">
        <w:rPr>
          <w:sz w:val="28"/>
          <w:szCs w:val="28"/>
        </w:rPr>
        <w:t xml:space="preserve"> должностей муниципальной службы в Администрации Воломского сельского поселения,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Постановлением Главы Воломского сельского поселения от 09.02.2015 года № 08 «Об утверждении перечня должностей муниципальной службы в Администрации Воломского сельского поселения, при замещении которых муниципальные служащие обязаны представлять сведения о своих расходах, а также о расходах своих супруги (супру</w:t>
      </w:r>
      <w:r>
        <w:rPr>
          <w:sz w:val="28"/>
          <w:szCs w:val="28"/>
        </w:rPr>
        <w:t>га) и несовершеннолетних детей»:</w:t>
      </w:r>
    </w:p>
    <w:p w:rsidR="006F60E9" w:rsidRPr="003B225B" w:rsidRDefault="006F60E9" w:rsidP="002E6D8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60E9" w:rsidRDefault="006F60E9" w:rsidP="00626C31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 Воломского сельского поселения</w:t>
      </w:r>
    </w:p>
    <w:p w:rsidR="006F60E9" w:rsidRDefault="006F60E9" w:rsidP="00626C31">
      <w:pPr>
        <w:rPr>
          <w:sz w:val="28"/>
          <w:szCs w:val="28"/>
        </w:rPr>
      </w:pPr>
    </w:p>
    <w:p w:rsidR="006F60E9" w:rsidRDefault="006F60E9" w:rsidP="00626C31">
      <w:pPr>
        <w:rPr>
          <w:sz w:val="28"/>
          <w:szCs w:val="28"/>
        </w:rPr>
      </w:pPr>
      <w:r>
        <w:rPr>
          <w:sz w:val="28"/>
          <w:szCs w:val="28"/>
        </w:rPr>
        <w:t>Ознакомлены:</w:t>
      </w:r>
    </w:p>
    <w:p w:rsidR="006F60E9" w:rsidRDefault="006F60E9" w:rsidP="00626C31">
      <w:pPr>
        <w:rPr>
          <w:sz w:val="28"/>
          <w:szCs w:val="28"/>
        </w:rPr>
      </w:pPr>
    </w:p>
    <w:p w:rsidR="006F60E9" w:rsidRDefault="006F60E9" w:rsidP="00626C31">
      <w:pPr>
        <w:rPr>
          <w:sz w:val="28"/>
          <w:szCs w:val="28"/>
        </w:rPr>
      </w:pPr>
      <w:r>
        <w:rPr>
          <w:sz w:val="28"/>
          <w:szCs w:val="28"/>
        </w:rPr>
        <w:t>_____________________/Е.В.Светогор/</w:t>
      </w:r>
    </w:p>
    <w:p w:rsidR="006F60E9" w:rsidRDefault="006F60E9" w:rsidP="00626C31">
      <w:pPr>
        <w:rPr>
          <w:sz w:val="28"/>
          <w:szCs w:val="28"/>
        </w:rPr>
      </w:pPr>
    </w:p>
    <w:p w:rsidR="006F60E9" w:rsidRPr="003B225B" w:rsidRDefault="006F60E9" w:rsidP="00626C31">
      <w:pPr>
        <w:rPr>
          <w:sz w:val="28"/>
          <w:szCs w:val="28"/>
        </w:rPr>
      </w:pPr>
      <w:r>
        <w:rPr>
          <w:sz w:val="28"/>
          <w:szCs w:val="28"/>
        </w:rPr>
        <w:t>____________________/Т.В.Левосик/</w:t>
      </w:r>
    </w:p>
    <w:sectPr w:rsidR="006F60E9" w:rsidRPr="003B225B" w:rsidSect="00C415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13C25"/>
    <w:multiLevelType w:val="hybridMultilevel"/>
    <w:tmpl w:val="85D83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77426B"/>
    <w:multiLevelType w:val="hybridMultilevel"/>
    <w:tmpl w:val="F98C049C"/>
    <w:lvl w:ilvl="0" w:tplc="4678D244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6F268B4"/>
    <w:multiLevelType w:val="hybridMultilevel"/>
    <w:tmpl w:val="0B02C6AA"/>
    <w:lvl w:ilvl="0" w:tplc="C4B029AC">
      <w:start w:val="1"/>
      <w:numFmt w:val="decimal"/>
      <w:lvlText w:val="%1."/>
      <w:lvlJc w:val="left"/>
      <w:pPr>
        <w:tabs>
          <w:tab w:val="num" w:pos="1485"/>
        </w:tabs>
        <w:ind w:left="1485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6B3B0AE1"/>
    <w:multiLevelType w:val="hybridMultilevel"/>
    <w:tmpl w:val="25800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973E6B"/>
    <w:multiLevelType w:val="hybridMultilevel"/>
    <w:tmpl w:val="FC74A8B6"/>
    <w:lvl w:ilvl="0" w:tplc="84C03AD8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14D"/>
    <w:rsid w:val="0004697C"/>
    <w:rsid w:val="00074CB7"/>
    <w:rsid w:val="000F0CA0"/>
    <w:rsid w:val="00147867"/>
    <w:rsid w:val="001727C3"/>
    <w:rsid w:val="001B1F19"/>
    <w:rsid w:val="002532A1"/>
    <w:rsid w:val="0027620E"/>
    <w:rsid w:val="002C582B"/>
    <w:rsid w:val="002E6D80"/>
    <w:rsid w:val="003302A1"/>
    <w:rsid w:val="00390E49"/>
    <w:rsid w:val="003B225B"/>
    <w:rsid w:val="003B4598"/>
    <w:rsid w:val="003F777A"/>
    <w:rsid w:val="00432F43"/>
    <w:rsid w:val="0047522A"/>
    <w:rsid w:val="004C1818"/>
    <w:rsid w:val="004E620E"/>
    <w:rsid w:val="0051401A"/>
    <w:rsid w:val="00572619"/>
    <w:rsid w:val="005A2585"/>
    <w:rsid w:val="005C5180"/>
    <w:rsid w:val="005D38EB"/>
    <w:rsid w:val="005E27A0"/>
    <w:rsid w:val="00626C31"/>
    <w:rsid w:val="006C6312"/>
    <w:rsid w:val="006F60E9"/>
    <w:rsid w:val="00750261"/>
    <w:rsid w:val="00776710"/>
    <w:rsid w:val="007B24DE"/>
    <w:rsid w:val="007C1FDB"/>
    <w:rsid w:val="007E5957"/>
    <w:rsid w:val="007F02B9"/>
    <w:rsid w:val="008116F2"/>
    <w:rsid w:val="00863455"/>
    <w:rsid w:val="008818FC"/>
    <w:rsid w:val="00886850"/>
    <w:rsid w:val="0089746E"/>
    <w:rsid w:val="008C329F"/>
    <w:rsid w:val="008D2622"/>
    <w:rsid w:val="008D330A"/>
    <w:rsid w:val="008E453E"/>
    <w:rsid w:val="009000E3"/>
    <w:rsid w:val="00916F40"/>
    <w:rsid w:val="00937F8A"/>
    <w:rsid w:val="00986E25"/>
    <w:rsid w:val="00A074CB"/>
    <w:rsid w:val="00A13F91"/>
    <w:rsid w:val="00A802A6"/>
    <w:rsid w:val="00AD5F6E"/>
    <w:rsid w:val="00B00C3B"/>
    <w:rsid w:val="00B850BE"/>
    <w:rsid w:val="00BC33E3"/>
    <w:rsid w:val="00C415DC"/>
    <w:rsid w:val="00C47AC9"/>
    <w:rsid w:val="00C94EAF"/>
    <w:rsid w:val="00CA6B36"/>
    <w:rsid w:val="00CC1420"/>
    <w:rsid w:val="00CD5CF9"/>
    <w:rsid w:val="00CE3B91"/>
    <w:rsid w:val="00D260C7"/>
    <w:rsid w:val="00D5714D"/>
    <w:rsid w:val="00D63C3B"/>
    <w:rsid w:val="00D95B40"/>
    <w:rsid w:val="00DA0BF0"/>
    <w:rsid w:val="00E5077D"/>
    <w:rsid w:val="00E56981"/>
    <w:rsid w:val="00E75EEE"/>
    <w:rsid w:val="00E81CC4"/>
    <w:rsid w:val="00ED0726"/>
    <w:rsid w:val="00ED1D24"/>
    <w:rsid w:val="00EE4497"/>
    <w:rsid w:val="00F134A8"/>
    <w:rsid w:val="00F629A9"/>
    <w:rsid w:val="00F75FFF"/>
    <w:rsid w:val="00F838A2"/>
    <w:rsid w:val="00F94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5D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D1D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94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&#1044;&#1088;&#1086;&#1079;&#1076;\&#1052;&#1055;&#1040;%20&#1087;&#1086;%20&#1055;&#1077;&#1088;&#1077;&#1095;&#1085;&#1102;.do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4402C6C61461DE76E9A6552F9EA9C20C3EE6369D7BF237117F8F7E119EF8BF5875000A0cB0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4402C6C61461DE76E9A6552F9EA9C20C3E9636BD5B8237117F8F7E119EF8BF5875000A5BD5288CAc507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4402C6C61461DE76E9A6552F9EA9C20C3EE6D6CD0BE237117F8F7E119EF8BF5875000A3cB05L" TargetMode="External"/><Relationship Id="rId10" Type="http://schemas.openxmlformats.org/officeDocument/2006/relationships/hyperlink" Target="consultantplus://offline/ref=C4402C6C61461DE76E9A7B5FEF86CB2DC6E13563D3BC2A2349A7ACBC4EE681A2C01F59E7F95F89CB5E20DBc90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uezersk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704</Words>
  <Characters>4014</Characters>
  <Application>Microsoft Office Outlook</Application>
  <DocSecurity>0</DocSecurity>
  <Lines>0</Lines>
  <Paragraphs>0</Paragraphs>
  <ScaleCrop>false</ScaleCrop>
  <Company>Местная администрация поселка Волома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subject/>
  <dc:creator>User</dc:creator>
  <cp:keywords/>
  <dc:description/>
  <cp:lastModifiedBy>123</cp:lastModifiedBy>
  <cp:revision>6</cp:revision>
  <cp:lastPrinted>2015-02-16T10:01:00Z</cp:lastPrinted>
  <dcterms:created xsi:type="dcterms:W3CDTF">2015-02-16T09:46:00Z</dcterms:created>
  <dcterms:modified xsi:type="dcterms:W3CDTF">2015-02-16T11:04:00Z</dcterms:modified>
</cp:coreProperties>
</file>